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683" w:rsidRPr="000E7683" w:rsidRDefault="00F37CAB" w:rsidP="00611E9F">
      <w:pPr>
        <w:pStyle w:val="Body"/>
        <w:keepNext/>
        <w:jc w:val="center"/>
        <w:rPr>
          <w:b/>
          <w:bCs/>
        </w:rPr>
      </w:pPr>
      <w:r>
        <w:rPr>
          <w:b/>
          <w:bCs/>
        </w:rPr>
        <w:t>SC</w:t>
      </w:r>
      <w:bookmarkStart w:id="0" w:name="_GoBack"/>
      <w:bookmarkEnd w:id="0"/>
      <w:r>
        <w:rPr>
          <w:b/>
          <w:bCs/>
        </w:rPr>
        <w:t>HEDULE 8</w:t>
      </w:r>
    </w:p>
    <w:p w:rsidR="008944D2" w:rsidRDefault="00BB05EE" w:rsidP="000E7683">
      <w:pPr>
        <w:pStyle w:val="Body"/>
        <w:keepNext/>
        <w:jc w:val="center"/>
        <w:rPr>
          <w:b/>
          <w:bCs/>
        </w:rPr>
      </w:pPr>
      <w:r>
        <w:rPr>
          <w:b/>
          <w:bCs/>
        </w:rPr>
        <w:t>INSURANCE REQUIREMENTS</w:t>
      </w:r>
    </w:p>
    <w:p w:rsidR="00611E9F" w:rsidRDefault="00611E9F" w:rsidP="000E7683">
      <w:pPr>
        <w:pStyle w:val="Body"/>
        <w:keepNext/>
        <w:jc w:val="center"/>
        <w:rPr>
          <w:b/>
          <w:bCs/>
        </w:rPr>
      </w:pPr>
    </w:p>
    <w:p w:rsidR="00611E9F" w:rsidRPr="00205ABB" w:rsidRDefault="00611E9F" w:rsidP="00611E9F">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611E9F" w:rsidRPr="00205ABB" w:rsidTr="006800A5">
        <w:tc>
          <w:tcPr>
            <w:tcW w:w="1471" w:type="dxa"/>
            <w:shd w:val="clear" w:color="auto" w:fill="D9D9D9" w:themeFill="background1" w:themeFillShade="D9"/>
          </w:tcPr>
          <w:p w:rsidR="00611E9F" w:rsidRPr="00205ABB" w:rsidRDefault="00611E9F" w:rsidP="006800A5">
            <w:pPr>
              <w:keepNext/>
              <w:spacing w:before="120" w:after="120"/>
              <w:ind w:left="57" w:right="57"/>
              <w:rPr>
                <w:b/>
              </w:rPr>
            </w:pPr>
            <w:r w:rsidRPr="00205ABB">
              <w:rPr>
                <w:b/>
              </w:rPr>
              <w:t>VERSION</w:t>
            </w:r>
          </w:p>
        </w:tc>
        <w:tc>
          <w:tcPr>
            <w:tcW w:w="2039" w:type="dxa"/>
            <w:shd w:val="clear" w:color="auto" w:fill="D9D9D9" w:themeFill="background1" w:themeFillShade="D9"/>
          </w:tcPr>
          <w:p w:rsidR="00611E9F" w:rsidRPr="00205ABB" w:rsidRDefault="00611E9F" w:rsidP="006800A5">
            <w:pPr>
              <w:keepNext/>
              <w:spacing w:before="120" w:after="120"/>
              <w:ind w:left="57" w:right="57"/>
              <w:rPr>
                <w:b/>
              </w:rPr>
            </w:pPr>
            <w:r w:rsidRPr="00205ABB">
              <w:rPr>
                <w:b/>
              </w:rPr>
              <w:t>DATE</w:t>
            </w:r>
          </w:p>
        </w:tc>
        <w:tc>
          <w:tcPr>
            <w:tcW w:w="5210" w:type="dxa"/>
            <w:shd w:val="clear" w:color="auto" w:fill="D9D9D9" w:themeFill="background1" w:themeFillShade="D9"/>
          </w:tcPr>
          <w:p w:rsidR="00611E9F" w:rsidRPr="00205ABB" w:rsidRDefault="00611E9F" w:rsidP="006800A5">
            <w:pPr>
              <w:keepNext/>
              <w:spacing w:before="120" w:after="120"/>
              <w:ind w:left="57" w:right="57"/>
              <w:rPr>
                <w:b/>
              </w:rPr>
            </w:pPr>
            <w:r w:rsidRPr="00205ABB">
              <w:rPr>
                <w:b/>
              </w:rPr>
              <w:t>COMMENT</w:t>
            </w:r>
          </w:p>
        </w:tc>
      </w:tr>
      <w:tr w:rsidR="00611E9F" w:rsidRPr="00205ABB" w:rsidTr="006800A5">
        <w:tc>
          <w:tcPr>
            <w:tcW w:w="1471" w:type="dxa"/>
          </w:tcPr>
          <w:p w:rsidR="00611E9F" w:rsidRPr="00205ABB" w:rsidRDefault="00611E9F" w:rsidP="006800A5">
            <w:pPr>
              <w:keepNext/>
              <w:spacing w:before="120" w:after="120"/>
              <w:ind w:left="57" w:right="57"/>
              <w:rPr>
                <w:b/>
              </w:rPr>
            </w:pPr>
            <w:r>
              <w:rPr>
                <w:b/>
              </w:rPr>
              <w:t>1.</w:t>
            </w:r>
            <w:r w:rsidRPr="00205ABB">
              <w:rPr>
                <w:b/>
              </w:rPr>
              <w:t>0</w:t>
            </w:r>
          </w:p>
        </w:tc>
        <w:tc>
          <w:tcPr>
            <w:tcW w:w="2039" w:type="dxa"/>
          </w:tcPr>
          <w:p w:rsidR="00611E9F" w:rsidRPr="00205ABB" w:rsidRDefault="00310DC2" w:rsidP="006800A5">
            <w:pPr>
              <w:keepNext/>
              <w:spacing w:before="120" w:after="120"/>
              <w:ind w:left="57" w:right="57"/>
              <w:rPr>
                <w:b/>
              </w:rPr>
            </w:pPr>
            <w:r>
              <w:rPr>
                <w:b/>
                <w:snapToGrid w:val="0"/>
              </w:rPr>
              <w:t>October 2019</w:t>
            </w:r>
          </w:p>
        </w:tc>
        <w:tc>
          <w:tcPr>
            <w:tcW w:w="5210" w:type="dxa"/>
          </w:tcPr>
          <w:p w:rsidR="00611E9F" w:rsidRPr="00205ABB" w:rsidRDefault="00310DC2" w:rsidP="006800A5">
            <w:pPr>
              <w:keepNext/>
              <w:spacing w:before="120" w:after="120"/>
              <w:ind w:left="57" w:right="57"/>
              <w:rPr>
                <w:b/>
              </w:rPr>
            </w:pPr>
            <w:r>
              <w:rPr>
                <w:b/>
              </w:rPr>
              <w:t>Execution version</w:t>
            </w:r>
          </w:p>
        </w:tc>
      </w:tr>
    </w:tbl>
    <w:p w:rsidR="00310DC2" w:rsidRDefault="00310DC2" w:rsidP="00310DC2">
      <w:pPr>
        <w:pStyle w:val="Level1"/>
        <w:numPr>
          <w:ilvl w:val="0"/>
          <w:numId w:val="0"/>
        </w:numPr>
        <w:rPr>
          <w:b/>
          <w:bCs/>
        </w:rPr>
      </w:pPr>
    </w:p>
    <w:p w:rsidR="000E7683" w:rsidRPr="000E7683" w:rsidRDefault="000E7683" w:rsidP="000E7683">
      <w:pPr>
        <w:pStyle w:val="Level1"/>
        <w:rPr>
          <w:b/>
          <w:bCs/>
        </w:rPr>
      </w:pPr>
      <w:r w:rsidRPr="000E7683">
        <w:rPr>
          <w:b/>
          <w:bCs/>
        </w:rPr>
        <w:t>OBLIGATION TO MAINTAIN INSURANCES</w:t>
      </w:r>
    </w:p>
    <w:p w:rsidR="000E7683" w:rsidRDefault="000E7683" w:rsidP="000E7683">
      <w:pPr>
        <w:pStyle w:val="Level2"/>
      </w:pPr>
      <w:r>
        <w:t xml:space="preserve">Without prejudice to its obligations to the Authority under this Agreement, including its indemnity obligations, the Supplier shall for the periods specified in this Schedule take out and maintain, or procure the taking out and maintenance of the insurances as set out in Annex 1 and any other insurances as may be required by applicable Law (together the </w:t>
      </w:r>
      <w:r w:rsidR="00620596">
        <w:t>"</w:t>
      </w:r>
      <w:r w:rsidRPr="000E7683">
        <w:rPr>
          <w:b/>
          <w:bCs/>
        </w:rPr>
        <w:t>Insurances</w:t>
      </w:r>
      <w:r w:rsidR="00620596">
        <w:t>"</w:t>
      </w:r>
      <w:r>
        <w:t>).  The Supplier shall ensure that each of the Insurances is effective no later than the date on which the relevant risk commences.</w:t>
      </w:r>
    </w:p>
    <w:p w:rsidR="000E7683" w:rsidRDefault="000E7683" w:rsidP="000E7683">
      <w:pPr>
        <w:pStyle w:val="Level2"/>
      </w:pPr>
      <w: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rsidR="000E7683" w:rsidRDefault="000E7683" w:rsidP="000E7683">
      <w:pPr>
        <w:pStyle w:val="Level2"/>
      </w:pPr>
      <w:r>
        <w:t>The Insurances shall be taken out and maintained with insurers who are:</w:t>
      </w:r>
    </w:p>
    <w:p w:rsidR="000E7683" w:rsidRDefault="000E7683" w:rsidP="000E7683">
      <w:pPr>
        <w:pStyle w:val="Level3"/>
      </w:pPr>
      <w:r>
        <w:t>of good financial standing;</w:t>
      </w:r>
    </w:p>
    <w:p w:rsidR="000E7683" w:rsidRDefault="000E7683" w:rsidP="000E7683">
      <w:pPr>
        <w:pStyle w:val="Level3"/>
      </w:pPr>
      <w:r>
        <w:t>appropriately regulated; and</w:t>
      </w:r>
    </w:p>
    <w:p w:rsidR="000E7683" w:rsidRDefault="000E7683" w:rsidP="000E7683">
      <w:pPr>
        <w:pStyle w:val="Level3"/>
      </w:pPr>
      <w:r>
        <w:t>except in the case of any Insurances provided by an Affiliate of the Supplier, of good repute in the international insurance market.</w:t>
      </w:r>
    </w:p>
    <w:p w:rsidR="000E7683" w:rsidRDefault="000E7683" w:rsidP="000E7683">
      <w:pPr>
        <w:pStyle w:val="Level2"/>
      </w:pPr>
      <w:r>
        <w:t xml:space="preserve">Where any Insurances are provided by an Affiliate of the Supplier, the Supplier shall provide to the Authority on the Effective Date (or inception of the relevant Insurances if later) and thereafter within </w:t>
      </w:r>
      <w:r w:rsidR="002B3588">
        <w:t>ten (</w:t>
      </w:r>
      <w:r>
        <w:t>10</w:t>
      </w:r>
      <w:r w:rsidR="002B3588">
        <w:t>)</w:t>
      </w:r>
      <w:r>
        <w:t xml:space="preserve"> Working Days of written request from the Authority evidence of good financial standing of the relevant Affiliate in a form satisfactory to the Authority.  In the absence of a Financial Distress Event, the Authority shall not make any such request more than annually.</w:t>
      </w:r>
    </w:p>
    <w:p w:rsidR="000E7683" w:rsidRDefault="000E7683" w:rsidP="000E7683">
      <w:pPr>
        <w:pStyle w:val="Level2"/>
      </w:pPr>
      <w:bookmarkStart w:id="1" w:name="_Ref516128040"/>
      <w:r>
        <w:t xml:space="preserve">The Supplier shall ensure that the public and products liability </w:t>
      </w:r>
      <w:r w:rsidR="00E57069">
        <w:t xml:space="preserve">insurance </w:t>
      </w:r>
      <w:r>
        <w:t>policy</w:t>
      </w:r>
      <w:r w:rsidR="00E57069">
        <w:t>, the employers liability insurance policy and the motor vehicle third party liability insurance</w:t>
      </w:r>
      <w:r>
        <w:t xml:space="preserve"> shall contain an indemnity to principals clause under which the Authority shall be indemnified in respect of claims made against the Authority in respect of death or bodily injury or third party property damage arising out of or in connection with the Services and for which the Supplier is legally liable.</w:t>
      </w:r>
      <w:bookmarkEnd w:id="1"/>
    </w:p>
    <w:p w:rsidR="000E7683" w:rsidRPr="000E7683" w:rsidRDefault="000E7683" w:rsidP="000E7683">
      <w:pPr>
        <w:pStyle w:val="Level1"/>
        <w:rPr>
          <w:b/>
          <w:bCs/>
        </w:rPr>
      </w:pPr>
      <w:r w:rsidRPr="000E7683">
        <w:rPr>
          <w:b/>
          <w:bCs/>
        </w:rPr>
        <w:t>GENERAL OBLIGATIONS</w:t>
      </w:r>
    </w:p>
    <w:p w:rsidR="000E7683" w:rsidRDefault="000E7683" w:rsidP="000E7683">
      <w:pPr>
        <w:pStyle w:val="Body1"/>
      </w:pPr>
      <w:r>
        <w:t>Without limiting the other provisions of this Agreement, the Supplier shall:</w:t>
      </w:r>
    </w:p>
    <w:p w:rsidR="000E7683" w:rsidRDefault="000E7683" w:rsidP="000E7683">
      <w:pPr>
        <w:pStyle w:val="Level2"/>
      </w:pPr>
      <w: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rsidR="000E7683" w:rsidRDefault="000E7683" w:rsidP="000E7683">
      <w:pPr>
        <w:pStyle w:val="Level2"/>
      </w:pPr>
      <w:r>
        <w:lastRenderedPageBreak/>
        <w:t xml:space="preserve">promptly notify the insurers in writing of any relevant material fact under any Insurances of which the Supplier is or becomes aware; </w:t>
      </w:r>
    </w:p>
    <w:p w:rsidR="00E57069" w:rsidRDefault="000E7683" w:rsidP="000E7683">
      <w:pPr>
        <w:pStyle w:val="Level2"/>
      </w:pPr>
      <w:r>
        <w:t>hold all policies in respect of the Insurances and cause any insurance broker effecting the Insurances to hold any insurance slips and other evidence of placing cover representing any of the Insurances to which it is a party</w:t>
      </w:r>
      <w:r w:rsidR="00611E9F">
        <w:t>; and</w:t>
      </w:r>
    </w:p>
    <w:p w:rsidR="000E7683" w:rsidRDefault="00611E9F" w:rsidP="000E7683">
      <w:pPr>
        <w:pStyle w:val="Level2"/>
      </w:pPr>
      <w:r>
        <w:t>d</w:t>
      </w:r>
      <w:r w:rsidR="00E57069">
        <w:t>ischarge all its obligations under the Insurance Act 2015 when placing, renewing, amending or maintaining any Insurances including complying with the duty of fair presentation to insurers and taking the actions needed to protect the Authority</w:t>
      </w:r>
      <w:r w:rsidR="00620596">
        <w:t>'</w:t>
      </w:r>
      <w:r w:rsidR="00E57069">
        <w:t>s separate interests</w:t>
      </w:r>
      <w:r>
        <w:t>.</w:t>
      </w:r>
    </w:p>
    <w:p w:rsidR="000E7683" w:rsidRPr="00BB2562" w:rsidRDefault="000E7683" w:rsidP="000E7683">
      <w:pPr>
        <w:pStyle w:val="Level1"/>
        <w:rPr>
          <w:b/>
          <w:bCs/>
        </w:rPr>
      </w:pPr>
      <w:r w:rsidRPr="00BB2562">
        <w:rPr>
          <w:b/>
          <w:bCs/>
        </w:rPr>
        <w:t>FAILURE TO INSURE</w:t>
      </w:r>
    </w:p>
    <w:p w:rsidR="000E7683" w:rsidRDefault="000E7683" w:rsidP="000E7683">
      <w:pPr>
        <w:pStyle w:val="Level2"/>
      </w:pPr>
      <w:r>
        <w:t>The Supplier shall not take any action or fail to take any action or (insofar as is reasonably within its power) permit anything to occur in relation to it which would entitle any insurer to refuse to pay any claim under any of the Insurances.</w:t>
      </w:r>
    </w:p>
    <w:p w:rsidR="000E7683" w:rsidRDefault="000E7683" w:rsidP="000E7683">
      <w:pPr>
        <w:pStyle w:val="Level2"/>
      </w:pPr>
      <w: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rsidR="000E7683" w:rsidRPr="00BB2562" w:rsidRDefault="000E7683" w:rsidP="000E7683">
      <w:pPr>
        <w:pStyle w:val="Level1"/>
        <w:rPr>
          <w:b/>
          <w:bCs/>
        </w:rPr>
      </w:pPr>
      <w:bookmarkStart w:id="2" w:name="_Ref468976031"/>
      <w:r w:rsidRPr="00BB2562">
        <w:rPr>
          <w:b/>
          <w:bCs/>
        </w:rPr>
        <w:t>EVIDENCE OF INSURANCES</w:t>
      </w:r>
      <w:bookmarkEnd w:id="2"/>
    </w:p>
    <w:p w:rsidR="000E7683" w:rsidRDefault="000E7683" w:rsidP="00BB2562">
      <w:pPr>
        <w:pStyle w:val="Body1"/>
      </w:pPr>
      <w:r>
        <w:t xml:space="preserve">The Supplier shall upon the Effective Date and within </w:t>
      </w:r>
      <w:r w:rsidR="002B3588">
        <w:t>fifteen (</w:t>
      </w:r>
      <w:r>
        <w:t>15</w:t>
      </w:r>
      <w:r w:rsidR="002B3588">
        <w:t>)</w:t>
      </w:r>
      <w:r>
        <w:t xml:space="preserve"> Working Days after the renewal or replacement of each of the Insurances, provide evidence, in a form satisfactory to the Authority, that the Insurances are in force and effect and meet in full the requirements of this Schedule.  Receipt of such evidence by the Authority shall not in itself constitute acceptance by the Authority or relieve the Supplier of any of its liabilities and obligations under this Agreement.</w:t>
      </w:r>
    </w:p>
    <w:p w:rsidR="000E7683" w:rsidRPr="00BB2562" w:rsidRDefault="000E7683" w:rsidP="000E7683">
      <w:pPr>
        <w:pStyle w:val="Level1"/>
        <w:rPr>
          <w:b/>
          <w:bCs/>
        </w:rPr>
      </w:pPr>
      <w:r w:rsidRPr="00BB2562">
        <w:rPr>
          <w:b/>
          <w:bCs/>
        </w:rPr>
        <w:t>CANCELLATION</w:t>
      </w:r>
    </w:p>
    <w:p w:rsidR="000E7683" w:rsidRDefault="000E7683" w:rsidP="000E7683">
      <w:pPr>
        <w:pStyle w:val="Level2"/>
      </w:pPr>
      <w:bookmarkStart w:id="3" w:name="_Ref468976042"/>
      <w:r>
        <w:t xml:space="preserve">Subject to Paragraph </w:t>
      </w:r>
      <w:r w:rsidR="00816223">
        <w:fldChar w:fldCharType="begin"/>
      </w:r>
      <w:r w:rsidR="00816223">
        <w:instrText xml:space="preserve"> REF _Ref468976025 \r \h </w:instrText>
      </w:r>
      <w:r w:rsidR="00816223">
        <w:fldChar w:fldCharType="separate"/>
      </w:r>
      <w:r w:rsidR="003B1323">
        <w:t>5.2</w:t>
      </w:r>
      <w:r w:rsidR="00816223">
        <w:fldChar w:fldCharType="end"/>
      </w:r>
      <w:r>
        <w:t xml:space="preserve">, the Supplier shall notify the Authority in writing at least </w:t>
      </w:r>
      <w:r w:rsidR="002B3588">
        <w:t>five (</w:t>
      </w:r>
      <w:r>
        <w:t>5</w:t>
      </w:r>
      <w:r w:rsidR="002B3588">
        <w:t>)</w:t>
      </w:r>
      <w:r>
        <w:t xml:space="preserve"> Working Days prior to the cancellation, suspension, termination or non-renewal of any of the Insurances.</w:t>
      </w:r>
      <w:bookmarkEnd w:id="3"/>
    </w:p>
    <w:p w:rsidR="000E7683" w:rsidRDefault="000E7683" w:rsidP="000E7683">
      <w:pPr>
        <w:pStyle w:val="Level2"/>
      </w:pPr>
      <w:bookmarkStart w:id="4" w:name="_Ref468976025"/>
      <w:r>
        <w:t>Without prejudice to the Supplier</w:t>
      </w:r>
      <w:r w:rsidR="00620596">
        <w:t>'</w:t>
      </w:r>
      <w:r>
        <w:t xml:space="preserve">s obligations under Paragraph </w:t>
      </w:r>
      <w:r w:rsidR="00816223">
        <w:fldChar w:fldCharType="begin"/>
      </w:r>
      <w:r w:rsidR="00816223">
        <w:instrText xml:space="preserve"> REF _Ref468976031 \r \h </w:instrText>
      </w:r>
      <w:r w:rsidR="00816223">
        <w:fldChar w:fldCharType="separate"/>
      </w:r>
      <w:r w:rsidR="003B1323">
        <w:t>4</w:t>
      </w:r>
      <w:r w:rsidR="00816223">
        <w:fldChar w:fldCharType="end"/>
      </w:r>
      <w:r>
        <w:t xml:space="preserve">, Paragraph </w:t>
      </w:r>
      <w:r w:rsidR="00816223">
        <w:fldChar w:fldCharType="begin"/>
      </w:r>
      <w:r w:rsidR="00816223">
        <w:instrText xml:space="preserve"> REF _Ref468976042 \r \h </w:instrText>
      </w:r>
      <w:r w:rsidR="00816223">
        <w:fldChar w:fldCharType="separate"/>
      </w:r>
      <w:r w:rsidR="003B1323">
        <w:t>5.1</w:t>
      </w:r>
      <w:r w:rsidR="00816223">
        <w:fldChar w:fldCharType="end"/>
      </w:r>
      <w:r>
        <w:t xml:space="preserve"> shall not apply where the termination of any Insurances occurs purely as a result of a change of insurer in respect of any of the Insurances required to be taken out and maintained in accordance with this Schedule.</w:t>
      </w:r>
      <w:bookmarkEnd w:id="4"/>
    </w:p>
    <w:p w:rsidR="000E7683" w:rsidRPr="00BB2562" w:rsidRDefault="000E7683" w:rsidP="000E7683">
      <w:pPr>
        <w:pStyle w:val="Level1"/>
        <w:rPr>
          <w:b/>
          <w:bCs/>
        </w:rPr>
      </w:pPr>
      <w:r w:rsidRPr="00BB2562">
        <w:rPr>
          <w:b/>
          <w:bCs/>
        </w:rPr>
        <w:t xml:space="preserve">INSURANCE CLAIMS </w:t>
      </w:r>
    </w:p>
    <w:p w:rsidR="000E7683" w:rsidRDefault="000E7683" w:rsidP="000E7683">
      <w:pPr>
        <w:pStyle w:val="Level2"/>
      </w:pPr>
      <w:r>
        <w:t>The Supplier shall promptly notify to insurers any matter arising from, or in relation to, the Services and/or this Agreement for which it may be entitled to claim under any of the Insurances.  In the event that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rsidR="000E7683" w:rsidRDefault="000E7683" w:rsidP="000E7683">
      <w:pPr>
        <w:pStyle w:val="Level2"/>
      </w:pPr>
      <w:r>
        <w:t xml:space="preserve">Except where the Authority is the claimant party, the Supplier shall give the Authority notice within </w:t>
      </w:r>
      <w:r w:rsidR="002B3588">
        <w:t>twenty (</w:t>
      </w:r>
      <w:r>
        <w:t>20</w:t>
      </w:r>
      <w:r w:rsidR="002B3588">
        <w:t>)</w:t>
      </w:r>
      <w:r>
        <w:t xml:space="preserve"> Working Days after any insurance claim in excess of </w:t>
      </w:r>
      <w:r w:rsidR="005D39BF">
        <w:t>fifty thousand pounds (£50,000)</w:t>
      </w:r>
      <w:r>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rsidR="000E7683" w:rsidRDefault="000E7683" w:rsidP="000E7683">
      <w:pPr>
        <w:pStyle w:val="Level2"/>
      </w:pPr>
      <w:r>
        <w:lastRenderedPageBreak/>
        <w:t>Where any Insurance requires payment of a premium, the Supplier shall be liable for and shall promptly pay such premium.</w:t>
      </w:r>
    </w:p>
    <w:p w:rsidR="000E7683" w:rsidRDefault="000E7683" w:rsidP="000E7683">
      <w:pPr>
        <w:pStyle w:val="Level2"/>
      </w:pPr>
      <w:r>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rsidR="00BB2562" w:rsidRDefault="00BB2562" w:rsidP="000E7683">
      <w:pPr>
        <w:pStyle w:val="Body"/>
      </w:pPr>
      <w:r>
        <w:br w:type="page"/>
      </w:r>
    </w:p>
    <w:p w:rsidR="00BB2562" w:rsidRPr="00BB2562" w:rsidRDefault="00BB2562" w:rsidP="00BB2562">
      <w:pPr>
        <w:pStyle w:val="Body"/>
        <w:keepNext/>
        <w:jc w:val="center"/>
        <w:rPr>
          <w:b/>
          <w:bCs/>
        </w:rPr>
      </w:pPr>
      <w:r w:rsidRPr="00BB2562">
        <w:rPr>
          <w:b/>
          <w:bCs/>
        </w:rPr>
        <w:lastRenderedPageBreak/>
        <w:t>A</w:t>
      </w:r>
      <w:r w:rsidR="004637B7">
        <w:rPr>
          <w:b/>
          <w:bCs/>
        </w:rPr>
        <w:t>NNEX</w:t>
      </w:r>
      <w:r w:rsidRPr="00BB2562">
        <w:rPr>
          <w:b/>
          <w:bCs/>
        </w:rPr>
        <w:t xml:space="preserve"> 1</w:t>
      </w:r>
    </w:p>
    <w:p w:rsidR="000E7683" w:rsidRPr="00BB2562" w:rsidRDefault="000E7683" w:rsidP="00BB2562">
      <w:pPr>
        <w:pStyle w:val="Body"/>
        <w:keepNext/>
        <w:jc w:val="center"/>
        <w:rPr>
          <w:b/>
          <w:bCs/>
        </w:rPr>
      </w:pPr>
      <w:r w:rsidRPr="00BB2562">
        <w:rPr>
          <w:b/>
          <w:bCs/>
        </w:rPr>
        <w:t>REQUIRED INSURANCES</w:t>
      </w:r>
    </w:p>
    <w:p w:rsidR="00BB2562" w:rsidRDefault="00BB2562" w:rsidP="00BB2562">
      <w:pPr>
        <w:pStyle w:val="Body"/>
        <w:keepNext/>
        <w:jc w:val="center"/>
        <w:rPr>
          <w:b/>
          <w:bCs/>
        </w:rPr>
      </w:pPr>
      <w:r>
        <w:rPr>
          <w:b/>
          <w:bCs/>
        </w:rPr>
        <w:t>PART 1</w:t>
      </w:r>
      <w:r w:rsidR="000E7683" w:rsidRPr="00BB2562">
        <w:rPr>
          <w:b/>
          <w:bCs/>
        </w:rPr>
        <w:t xml:space="preserve"> </w:t>
      </w:r>
    </w:p>
    <w:p w:rsidR="000E7683" w:rsidRPr="00BB2562" w:rsidRDefault="000E7683" w:rsidP="00BB2562">
      <w:pPr>
        <w:pStyle w:val="Body"/>
        <w:keepNext/>
        <w:jc w:val="center"/>
        <w:rPr>
          <w:b/>
          <w:bCs/>
        </w:rPr>
      </w:pPr>
      <w:r w:rsidRPr="00BB2562">
        <w:rPr>
          <w:b/>
          <w:bCs/>
        </w:rPr>
        <w:t>THIRD PARTY PUBLIC AND PRODUCTS LIABILITY INSURANCE</w:t>
      </w:r>
    </w:p>
    <w:p w:rsidR="000E7683" w:rsidRPr="00BB2562" w:rsidRDefault="000E7683" w:rsidP="00BB2562">
      <w:pPr>
        <w:pStyle w:val="Level1"/>
        <w:numPr>
          <w:ilvl w:val="0"/>
          <w:numId w:val="16"/>
        </w:numPr>
        <w:rPr>
          <w:b/>
          <w:bCs/>
        </w:rPr>
      </w:pPr>
      <w:r w:rsidRPr="00BB2562">
        <w:rPr>
          <w:b/>
          <w:bCs/>
        </w:rPr>
        <w:t xml:space="preserve">Insured </w:t>
      </w:r>
    </w:p>
    <w:p w:rsidR="000E7683" w:rsidRDefault="000E7683" w:rsidP="00BB2562">
      <w:pPr>
        <w:pStyle w:val="Body1"/>
      </w:pPr>
      <w:r>
        <w:t>The Supplier</w:t>
      </w:r>
    </w:p>
    <w:p w:rsidR="000E7683" w:rsidRPr="00E028F4" w:rsidRDefault="000E7683" w:rsidP="000E7683">
      <w:pPr>
        <w:pStyle w:val="Level1"/>
        <w:rPr>
          <w:b/>
          <w:bCs/>
        </w:rPr>
      </w:pPr>
      <w:r w:rsidRPr="00E028F4">
        <w:rPr>
          <w:b/>
          <w:bCs/>
        </w:rPr>
        <w:t>Interest</w:t>
      </w:r>
    </w:p>
    <w:p w:rsidR="000E7683" w:rsidRDefault="000E7683" w:rsidP="00E028F4">
      <w:pPr>
        <w:pStyle w:val="Body1"/>
      </w:pPr>
      <w:r>
        <w:t>To indemnify the Insured in respect of all sums which the Insured shall become legally liable to pay as damages</w:t>
      </w:r>
      <w:r w:rsidR="005D39BF">
        <w:t xml:space="preserve"> whether contractually or otherwise</w:t>
      </w:r>
      <w:r>
        <w:t>, including claimant</w:t>
      </w:r>
      <w:r w:rsidR="00620596">
        <w:t>'</w:t>
      </w:r>
      <w:r>
        <w:t>s costs and expenses, in respect of accidental:</w:t>
      </w:r>
    </w:p>
    <w:p w:rsidR="000E7683" w:rsidRDefault="000E7683" w:rsidP="000E7683">
      <w:pPr>
        <w:pStyle w:val="Level2"/>
      </w:pPr>
      <w:r>
        <w:t>death or bodily injury to or sickness, illness or disea</w:t>
      </w:r>
      <w:r w:rsidR="00611E9F">
        <w:t>se contracted by any person;</w:t>
      </w:r>
    </w:p>
    <w:p w:rsidR="000E7683" w:rsidRDefault="000E7683" w:rsidP="000E7683">
      <w:pPr>
        <w:pStyle w:val="Level2"/>
      </w:pPr>
      <w:r>
        <w:t>loss of or damage to property</w:t>
      </w:r>
      <w:r w:rsidR="00611E9F">
        <w:t>;</w:t>
      </w:r>
      <w:r w:rsidR="001172F5">
        <w:t xml:space="preserve"> and</w:t>
      </w:r>
    </w:p>
    <w:p w:rsidR="001172F5" w:rsidRDefault="001172F5" w:rsidP="000E7683">
      <w:pPr>
        <w:pStyle w:val="Level2"/>
      </w:pPr>
      <w:r>
        <w:t>interference to property or any easement right of air, light, water or way or the enjoyment or use thereof by obstruction, trespass, nuisance, loss of amenities</w:t>
      </w:r>
      <w:r w:rsidR="00611E9F">
        <w:t>,</w:t>
      </w:r>
    </w:p>
    <w:p w:rsidR="000E7683" w:rsidRDefault="000E7683" w:rsidP="00E028F4">
      <w:pPr>
        <w:pStyle w:val="Body1"/>
      </w:pPr>
      <w:r>
        <w:t>happening during the period of insurance (as specified in Paragraph</w:t>
      </w:r>
      <w:r w:rsidR="00816223">
        <w:t xml:space="preserve"> </w:t>
      </w:r>
      <w:r w:rsidR="00EB34E3">
        <w:fldChar w:fldCharType="begin"/>
      </w:r>
      <w:r w:rsidR="00EB34E3">
        <w:instrText xml:space="preserve"> REF _Ref5876295 \r </w:instrText>
      </w:r>
      <w:r w:rsidR="00EB34E3">
        <w:fldChar w:fldCharType="separate"/>
      </w:r>
      <w:r w:rsidR="003B1323">
        <w:t>5</w:t>
      </w:r>
      <w:r w:rsidR="00EB34E3">
        <w:fldChar w:fldCharType="end"/>
      </w:r>
      <w:r w:rsidR="00816223">
        <w:t xml:space="preserve"> below</w:t>
      </w:r>
      <w:r>
        <w:t>)</w:t>
      </w:r>
      <w:r w:rsidR="00B6636D">
        <w:t xml:space="preserve"> </w:t>
      </w:r>
      <w:r>
        <w:t>and arising out of or in connection with the provision of the Services and in connection with this Agreement.</w:t>
      </w:r>
    </w:p>
    <w:p w:rsidR="000E7683" w:rsidRPr="00E028F4" w:rsidRDefault="000E7683" w:rsidP="000E7683">
      <w:pPr>
        <w:pStyle w:val="Level1"/>
        <w:rPr>
          <w:b/>
          <w:bCs/>
        </w:rPr>
      </w:pPr>
      <w:r w:rsidRPr="00E028F4">
        <w:rPr>
          <w:b/>
          <w:bCs/>
        </w:rPr>
        <w:t>Limit of indemnity</w:t>
      </w:r>
    </w:p>
    <w:p w:rsidR="000E7683" w:rsidRDefault="000E7683" w:rsidP="00E028F4">
      <w:pPr>
        <w:pStyle w:val="Body1"/>
      </w:pPr>
      <w:r>
        <w:t xml:space="preserve">Not less than </w:t>
      </w:r>
      <w:r w:rsidR="005D39BF">
        <w:t xml:space="preserve">thirty million pounds (£30,000,000) </w:t>
      </w:r>
      <w:r>
        <w:t xml:space="preserve"> in respect of any one occurrence, the number of occurrences being unlimited</w:t>
      </w:r>
      <w:r w:rsidR="005D39BF">
        <w:t xml:space="preserve"> in any annual policy period</w:t>
      </w:r>
      <w:r>
        <w:t>, but</w:t>
      </w:r>
      <w:r w:rsidR="005D39BF" w:rsidRPr="005D39BF">
        <w:t xml:space="preserve"> </w:t>
      </w:r>
      <w:r w:rsidR="005D39BF">
        <w:t xml:space="preserve">thirty million pounds (£30,000,000) </w:t>
      </w:r>
      <w:r>
        <w:t xml:space="preserve"> in the aggregate per annum in respect of products and pollution liability</w:t>
      </w:r>
      <w:r w:rsidR="005D39BF">
        <w:t xml:space="preserve"> (to the extent insured by the relevant policy)</w:t>
      </w:r>
      <w:r>
        <w:t>.</w:t>
      </w:r>
    </w:p>
    <w:p w:rsidR="000E7683" w:rsidRPr="00E028F4" w:rsidRDefault="000E7683" w:rsidP="000E7683">
      <w:pPr>
        <w:pStyle w:val="Level1"/>
        <w:rPr>
          <w:b/>
          <w:bCs/>
        </w:rPr>
      </w:pPr>
      <w:r w:rsidRPr="00E028F4">
        <w:rPr>
          <w:b/>
          <w:bCs/>
        </w:rPr>
        <w:t>Territorial limits</w:t>
      </w:r>
    </w:p>
    <w:p w:rsidR="000E7683" w:rsidRDefault="005D39BF" w:rsidP="00E028F4">
      <w:pPr>
        <w:pStyle w:val="Body1"/>
      </w:pPr>
      <w:r>
        <w:t xml:space="preserve">United Kingdom </w:t>
      </w:r>
    </w:p>
    <w:p w:rsidR="000E7683" w:rsidRPr="00E028F4" w:rsidRDefault="000E7683" w:rsidP="000E7683">
      <w:pPr>
        <w:pStyle w:val="Level1"/>
        <w:rPr>
          <w:b/>
          <w:bCs/>
        </w:rPr>
      </w:pPr>
      <w:bookmarkStart w:id="5" w:name="_Ref5876295"/>
      <w:r w:rsidRPr="00E028F4">
        <w:rPr>
          <w:b/>
          <w:bCs/>
        </w:rPr>
        <w:t>Period of insurance</w:t>
      </w:r>
      <w:bookmarkEnd w:id="5"/>
    </w:p>
    <w:p w:rsidR="000E7683" w:rsidRDefault="000E7683" w:rsidP="00E028F4">
      <w:pPr>
        <w:pStyle w:val="Body1"/>
      </w:pPr>
      <w:r>
        <w:t>From the date of this Agreement for the Term and renewable on an annual basis unless agreed otherwise by the Authority in writing.</w:t>
      </w:r>
    </w:p>
    <w:p w:rsidR="000E7683" w:rsidRPr="00E028F4" w:rsidRDefault="000E7683" w:rsidP="000E7683">
      <w:pPr>
        <w:pStyle w:val="Level1"/>
        <w:rPr>
          <w:b/>
          <w:bCs/>
        </w:rPr>
      </w:pPr>
      <w:r w:rsidRPr="00E028F4">
        <w:rPr>
          <w:b/>
          <w:bCs/>
        </w:rPr>
        <w:t>Cover features and extensions</w:t>
      </w:r>
    </w:p>
    <w:p w:rsidR="000E7683" w:rsidRDefault="000E7683" w:rsidP="005D39BF">
      <w:pPr>
        <w:pStyle w:val="Level2"/>
      </w:pPr>
      <w:r>
        <w:t>Indemnity to principals clause</w:t>
      </w:r>
      <w:r w:rsidR="005D39BF">
        <w:t xml:space="preserve"> in accordance with </w:t>
      </w:r>
      <w:r w:rsidR="00620596">
        <w:t xml:space="preserve">Paragraph </w:t>
      </w:r>
      <w:r w:rsidR="00611E9F">
        <w:fldChar w:fldCharType="begin"/>
      </w:r>
      <w:r w:rsidR="00611E9F">
        <w:instrText xml:space="preserve"> REF _Ref516128040 \r \h </w:instrText>
      </w:r>
      <w:r w:rsidR="00611E9F">
        <w:fldChar w:fldCharType="separate"/>
      </w:r>
      <w:r w:rsidR="003B1323">
        <w:t>1.5</w:t>
      </w:r>
      <w:r w:rsidR="00611E9F">
        <w:fldChar w:fldCharType="end"/>
      </w:r>
      <w:r w:rsidR="005D39BF">
        <w:t xml:space="preserve"> of this Schedule </w:t>
      </w:r>
      <w:r w:rsidR="00F37CAB">
        <w:t>8</w:t>
      </w:r>
      <w:r w:rsidR="00B6636D">
        <w:t>.</w:t>
      </w:r>
    </w:p>
    <w:p w:rsidR="005D39BF" w:rsidRDefault="005D39BF" w:rsidP="005D39BF">
      <w:pPr>
        <w:pStyle w:val="Level2"/>
      </w:pPr>
      <w:r>
        <w:t>Cross liability clause</w:t>
      </w:r>
      <w:r w:rsidR="00B6636D">
        <w:t>.</w:t>
      </w:r>
    </w:p>
    <w:p w:rsidR="005D39BF" w:rsidRDefault="005D39BF" w:rsidP="005D39BF">
      <w:pPr>
        <w:pStyle w:val="Level2"/>
      </w:pPr>
      <w:r>
        <w:t>Infringement of privacy</w:t>
      </w:r>
      <w:r w:rsidR="006B702D">
        <w:t>,</w:t>
      </w:r>
      <w:r>
        <w:t xml:space="preserve"> wrongful arrest</w:t>
      </w:r>
      <w:r w:rsidR="006B702D">
        <w:t xml:space="preserve"> or false imprisonment</w:t>
      </w:r>
      <w:r w:rsidR="00B6636D">
        <w:t>.</w:t>
      </w:r>
    </w:p>
    <w:p w:rsidR="005D39BF" w:rsidRDefault="005D39BF" w:rsidP="005D39BF">
      <w:pPr>
        <w:pStyle w:val="Level2"/>
      </w:pPr>
      <w:r>
        <w:t>Contingen</w:t>
      </w:r>
      <w:r w:rsidR="001172F5">
        <w:t>t</w:t>
      </w:r>
      <w:r>
        <w:t xml:space="preserve"> motor liability</w:t>
      </w:r>
      <w:r w:rsidR="00B6636D">
        <w:t>.</w:t>
      </w:r>
    </w:p>
    <w:p w:rsidR="006B702D" w:rsidRDefault="006B702D" w:rsidP="005D39BF">
      <w:pPr>
        <w:pStyle w:val="Level2"/>
      </w:pPr>
      <w:r>
        <w:t>Loss of keys</w:t>
      </w:r>
      <w:r w:rsidR="00B6636D">
        <w:t>.</w:t>
      </w:r>
    </w:p>
    <w:p w:rsidR="006B702D" w:rsidRDefault="006B702D" w:rsidP="005D39BF">
      <w:pPr>
        <w:pStyle w:val="Level2"/>
      </w:pPr>
      <w:r>
        <w:t>Emergency first aid</w:t>
      </w:r>
      <w:r w:rsidR="00B6636D">
        <w:t>.</w:t>
      </w:r>
    </w:p>
    <w:p w:rsidR="006B702D" w:rsidRDefault="006B702D" w:rsidP="005D39BF">
      <w:pPr>
        <w:pStyle w:val="Level2"/>
      </w:pPr>
      <w:r>
        <w:lastRenderedPageBreak/>
        <w:t>Health and Safety at Work Act(s) clause</w:t>
      </w:r>
      <w:r w:rsidR="00B6636D">
        <w:t>.</w:t>
      </w:r>
    </w:p>
    <w:p w:rsidR="006B702D" w:rsidRDefault="006B702D" w:rsidP="005D39BF">
      <w:pPr>
        <w:pStyle w:val="Level2"/>
      </w:pPr>
      <w:r>
        <w:t>Corporate Manslaughter and Corporate Homicide Act 2007 clause</w:t>
      </w:r>
      <w:r w:rsidR="00B6636D">
        <w:t>.</w:t>
      </w:r>
    </w:p>
    <w:p w:rsidR="006B702D" w:rsidRDefault="00207DB1" w:rsidP="005D39BF">
      <w:pPr>
        <w:pStyle w:val="Level2"/>
      </w:pPr>
      <w:r>
        <w:t xml:space="preserve">Protection of Personal Data </w:t>
      </w:r>
      <w:r w:rsidR="006B702D">
        <w:t>clause</w:t>
      </w:r>
      <w:r w:rsidR="00B6636D">
        <w:t>.</w:t>
      </w:r>
    </w:p>
    <w:p w:rsidR="001172F5" w:rsidRDefault="001172F5" w:rsidP="005D39BF">
      <w:pPr>
        <w:pStyle w:val="Level2"/>
      </w:pPr>
      <w:r>
        <w:t xml:space="preserve">Legal costs in addition to the limit of </w:t>
      </w:r>
      <w:r w:rsidR="00676A81">
        <w:t>indemnity</w:t>
      </w:r>
      <w:r w:rsidR="00B6636D">
        <w:t>.</w:t>
      </w:r>
    </w:p>
    <w:p w:rsidR="000E7683" w:rsidRPr="00E028F4" w:rsidRDefault="000E7683" w:rsidP="000E7683">
      <w:pPr>
        <w:pStyle w:val="Level1"/>
        <w:rPr>
          <w:b/>
          <w:bCs/>
        </w:rPr>
      </w:pPr>
      <w:r w:rsidRPr="00E028F4">
        <w:rPr>
          <w:b/>
          <w:bCs/>
        </w:rPr>
        <w:t>Principal exclusions</w:t>
      </w:r>
    </w:p>
    <w:p w:rsidR="000E7683" w:rsidRDefault="000E7683" w:rsidP="000E7683">
      <w:pPr>
        <w:pStyle w:val="Level2"/>
      </w:pPr>
      <w:r>
        <w:t>War and related perils.</w:t>
      </w:r>
    </w:p>
    <w:p w:rsidR="000E7683" w:rsidRDefault="000E7683" w:rsidP="000E7683">
      <w:pPr>
        <w:pStyle w:val="Level2"/>
      </w:pPr>
      <w:r>
        <w:t>Nuclear and radioactive risks.</w:t>
      </w:r>
    </w:p>
    <w:p w:rsidR="000E7683" w:rsidRDefault="000E7683" w:rsidP="000E7683">
      <w:pPr>
        <w:pStyle w:val="Level2"/>
      </w:pPr>
      <w:r>
        <w:t xml:space="preserve">Liability for death, illness, disease or bodily injury sustained by employees of the Insured </w:t>
      </w:r>
      <w:r w:rsidR="001172F5">
        <w:t>arising out of</w:t>
      </w:r>
      <w:r>
        <w:t xml:space="preserve"> the course of their employment.</w:t>
      </w:r>
    </w:p>
    <w:p w:rsidR="000E7683" w:rsidRDefault="000E7683" w:rsidP="000E7683">
      <w:pPr>
        <w:pStyle w:val="Level2"/>
      </w:pPr>
      <w:r>
        <w:t>Liability arising out of the use of mechanically propelled vehicles whilst required to be compulsorily insured by applicable Law in respect of such vehicles.</w:t>
      </w:r>
    </w:p>
    <w:p w:rsidR="000E7683" w:rsidRDefault="000E7683" w:rsidP="000E7683">
      <w:pPr>
        <w:pStyle w:val="Level2"/>
      </w:pPr>
      <w:r>
        <w:t>Liability in respect of predetermined penalties or liquidated damages imposed under any contract entered into by the Insured.</w:t>
      </w:r>
    </w:p>
    <w:p w:rsidR="000E7683" w:rsidRDefault="000E7683" w:rsidP="000E7683">
      <w:pPr>
        <w:pStyle w:val="Level2"/>
      </w:pPr>
      <w:r>
        <w:t>Liability arising out of technical or professional advice other than in respect of death or bodily injury to persons or damage to third party property.</w:t>
      </w:r>
    </w:p>
    <w:p w:rsidR="000E7683" w:rsidRDefault="000E7683" w:rsidP="000E7683">
      <w:pPr>
        <w:pStyle w:val="Level2"/>
      </w:pPr>
      <w:r>
        <w:t>Liability arising from the ownership, possession or use of any aircraft or marine vessel.</w:t>
      </w:r>
    </w:p>
    <w:p w:rsidR="000E7683" w:rsidRDefault="000E7683" w:rsidP="000E7683">
      <w:pPr>
        <w:pStyle w:val="Level2"/>
      </w:pPr>
      <w:r>
        <w:t>Liability arising from seepage and pollution unless caused by a sudden, unintended and unexpected occurrence.</w:t>
      </w:r>
    </w:p>
    <w:p w:rsidR="000E7683" w:rsidRPr="00E028F4" w:rsidRDefault="000E7683" w:rsidP="000E7683">
      <w:pPr>
        <w:pStyle w:val="Level1"/>
        <w:rPr>
          <w:b/>
          <w:bCs/>
        </w:rPr>
      </w:pPr>
      <w:r w:rsidRPr="00E028F4">
        <w:rPr>
          <w:b/>
          <w:bCs/>
        </w:rPr>
        <w:t>Maximum deductible threshold</w:t>
      </w:r>
    </w:p>
    <w:p w:rsidR="000E7683" w:rsidRDefault="000E7683" w:rsidP="00E028F4">
      <w:pPr>
        <w:pStyle w:val="Body1"/>
      </w:pPr>
      <w:r>
        <w:t xml:space="preserve">Not to exceed </w:t>
      </w:r>
      <w:r w:rsidR="00203596" w:rsidRPr="00203596">
        <w:rPr>
          <w:highlight w:val="yellow"/>
        </w:rPr>
        <w:t>*Redacted</w:t>
      </w:r>
      <w:r w:rsidR="006F31FE">
        <w:t xml:space="preserve"> pounds (</w:t>
      </w:r>
      <w:r w:rsidR="00203596" w:rsidRPr="00203596">
        <w:rPr>
          <w:highlight w:val="yellow"/>
        </w:rPr>
        <w:t>*Redacted</w:t>
      </w:r>
      <w:r w:rsidR="006F31FE">
        <w:t>)</w:t>
      </w:r>
      <w:r>
        <w:t xml:space="preserve"> for each and every third party property damage claim (personal injury claims to be paid in full).</w:t>
      </w:r>
    </w:p>
    <w:p w:rsidR="00611E9F" w:rsidRDefault="00611E9F" w:rsidP="00FE2909">
      <w:pPr>
        <w:pStyle w:val="Body"/>
        <w:keepNext/>
        <w:jc w:val="center"/>
        <w:rPr>
          <w:b/>
          <w:bCs/>
        </w:rPr>
      </w:pPr>
    </w:p>
    <w:p w:rsidR="00FE2909" w:rsidRPr="00FE2909" w:rsidRDefault="00FE2909" w:rsidP="00FE2909">
      <w:pPr>
        <w:pStyle w:val="Body"/>
        <w:keepNext/>
        <w:jc w:val="center"/>
        <w:rPr>
          <w:b/>
          <w:bCs/>
        </w:rPr>
      </w:pPr>
      <w:r w:rsidRPr="00FE2909">
        <w:rPr>
          <w:b/>
          <w:bCs/>
        </w:rPr>
        <w:t xml:space="preserve">PART </w:t>
      </w:r>
      <w:r w:rsidR="001172F5">
        <w:rPr>
          <w:b/>
          <w:bCs/>
        </w:rPr>
        <w:t>2</w:t>
      </w:r>
    </w:p>
    <w:p w:rsidR="000E7683" w:rsidRPr="00FE2909" w:rsidRDefault="000E7683" w:rsidP="00FE2909">
      <w:pPr>
        <w:pStyle w:val="Body"/>
        <w:keepNext/>
        <w:jc w:val="center"/>
        <w:rPr>
          <w:b/>
          <w:bCs/>
        </w:rPr>
      </w:pPr>
      <w:r w:rsidRPr="00FE2909">
        <w:rPr>
          <w:b/>
          <w:bCs/>
        </w:rPr>
        <w:t>UNITED KINGDOM COMPULSORY INSURANCES</w:t>
      </w:r>
    </w:p>
    <w:p w:rsidR="00680DEB" w:rsidRDefault="000E7683" w:rsidP="00F37CAB">
      <w:pPr>
        <w:pStyle w:val="Level1"/>
        <w:numPr>
          <w:ilvl w:val="0"/>
          <w:numId w:val="20"/>
        </w:numPr>
      </w:pPr>
      <w:r>
        <w:t>The Supplier shall meet its insurance obligations under applicable Law in full, including, U</w:t>
      </w:r>
      <w:r w:rsidR="001172F5">
        <w:t xml:space="preserve">nited </w:t>
      </w:r>
      <w:r>
        <w:t>K</w:t>
      </w:r>
      <w:r w:rsidR="001172F5">
        <w:t>ingdom</w:t>
      </w:r>
      <w:r>
        <w:t xml:space="preserve"> </w:t>
      </w:r>
      <w:r w:rsidR="00F37CAB">
        <w:t>employers</w:t>
      </w:r>
      <w:r w:rsidR="00620596">
        <w:t>'</w:t>
      </w:r>
      <w:r w:rsidR="00F37CAB">
        <w:t xml:space="preserve"> liability insurance </w:t>
      </w:r>
      <w:r>
        <w:t xml:space="preserve">and </w:t>
      </w:r>
      <w:r w:rsidR="00F37CAB">
        <w:t>motor third party liability insurance</w:t>
      </w:r>
      <w:r>
        <w:t>.</w:t>
      </w:r>
    </w:p>
    <w:p w:rsidR="00680DEB" w:rsidRDefault="00680DEB" w:rsidP="00F37CAB">
      <w:pPr>
        <w:pStyle w:val="Level1"/>
      </w:pPr>
      <w:r>
        <w:t xml:space="preserve">The limit of indemnity for the </w:t>
      </w:r>
      <w:r w:rsidR="00F37CAB">
        <w:t>employers</w:t>
      </w:r>
      <w:r w:rsidR="00620596">
        <w:t>'</w:t>
      </w:r>
      <w:r w:rsidR="00F37CAB">
        <w:t xml:space="preserve"> liability insurance </w:t>
      </w:r>
      <w:r>
        <w:t xml:space="preserve">shall </w:t>
      </w:r>
      <w:r w:rsidR="00CD212D">
        <w:t xml:space="preserve">be </w:t>
      </w:r>
      <w:r>
        <w:t xml:space="preserve">not be less than ten million pounds (£10,000,000) any one occurrence inclusive of costs, the number of occurrences being unlimited during any annual period of insurance or such greater amount as is required by applicable Law for the duration of this </w:t>
      </w:r>
      <w:r w:rsidR="00CD212D">
        <w:t>Agreemen</w:t>
      </w:r>
      <w:r>
        <w:t>t</w:t>
      </w:r>
      <w:r w:rsidR="00CD212D">
        <w:t>.</w:t>
      </w:r>
    </w:p>
    <w:p w:rsidR="00CD212D" w:rsidRDefault="00680DEB" w:rsidP="00F37CAB">
      <w:pPr>
        <w:pStyle w:val="Level1"/>
      </w:pPr>
      <w:r>
        <w:t xml:space="preserve">The limit of indemnity for the </w:t>
      </w:r>
      <w:r w:rsidR="00F37CAB">
        <w:t xml:space="preserve">motor third party liability insurance </w:t>
      </w:r>
      <w:r>
        <w:t xml:space="preserve">shall be unlimited in respect of accidental death of or injury to any person. </w:t>
      </w:r>
      <w:r w:rsidR="00CD212D">
        <w:t>In respect of damage to third party property the limit of indemnity shall be not be less than five million pounds (£5</w:t>
      </w:r>
      <w:r>
        <w:t>,000,000) any one occurrence inclusive of costs, the number of occurrences being unlimited during any annual period of insurance</w:t>
      </w:r>
      <w:r w:rsidR="00CD212D">
        <w:t xml:space="preserve"> in respect of any insured vehicle other that a private car (where the limit of indemnity shall be not less than</w:t>
      </w:r>
      <w:r w:rsidR="00CD212D" w:rsidRPr="00CD212D">
        <w:t xml:space="preserve"> </w:t>
      </w:r>
      <w:r w:rsidR="00CD212D">
        <w:t xml:space="preserve">twenty million pounds (£20,000,000)) </w:t>
      </w:r>
      <w:r>
        <w:t>or such greater amount as is required by applicable Law for the duration of this Agreemen</w:t>
      </w:r>
      <w:r w:rsidR="00CD212D">
        <w:t>t.</w:t>
      </w:r>
    </w:p>
    <w:p w:rsidR="00680DEB" w:rsidRDefault="00CD212D" w:rsidP="00F37CAB">
      <w:pPr>
        <w:pStyle w:val="Level1"/>
      </w:pPr>
      <w:r>
        <w:lastRenderedPageBreak/>
        <w:t>The compulsory insurances shall</w:t>
      </w:r>
      <w:r w:rsidR="00680DEB">
        <w:t xml:space="preserve"> contain an indemnity to principals clause</w:t>
      </w:r>
      <w:r w:rsidRPr="00CD212D">
        <w:t xml:space="preserve"> </w:t>
      </w:r>
      <w:r>
        <w:t xml:space="preserve">in accordance with </w:t>
      </w:r>
      <w:r w:rsidR="00620596">
        <w:t xml:space="preserve">Paragraph </w:t>
      </w:r>
      <w:r w:rsidR="00F37CAB">
        <w:fldChar w:fldCharType="begin"/>
      </w:r>
      <w:r w:rsidR="00F37CAB">
        <w:instrText xml:space="preserve"> REF _Ref516128040 \r \h </w:instrText>
      </w:r>
      <w:r w:rsidR="00F37CAB">
        <w:fldChar w:fldCharType="separate"/>
      </w:r>
      <w:r w:rsidR="003B1323">
        <w:t>1.5</w:t>
      </w:r>
      <w:r w:rsidR="00F37CAB">
        <w:fldChar w:fldCharType="end"/>
      </w:r>
      <w:r>
        <w:t xml:space="preserve"> of this Schedule </w:t>
      </w:r>
      <w:r w:rsidR="00F37CAB">
        <w:t>8.</w:t>
      </w:r>
      <w:r w:rsidR="00680DEB">
        <w:t xml:space="preserve"> </w:t>
      </w:r>
    </w:p>
    <w:p w:rsidR="001172F5" w:rsidRPr="000E7683" w:rsidRDefault="00680DEB" w:rsidP="00F37CAB">
      <w:pPr>
        <w:pStyle w:val="Level1"/>
      </w:pPr>
      <w:r>
        <w:t xml:space="preserve">The </w:t>
      </w:r>
      <w:r w:rsidR="00CD212D">
        <w:t xml:space="preserve">compulsory </w:t>
      </w:r>
      <w:r>
        <w:t>insurance</w:t>
      </w:r>
      <w:r w:rsidR="00CD212D">
        <w:t>s</w:t>
      </w:r>
      <w:r>
        <w:t xml:space="preserve"> shall be maintaine</w:t>
      </w:r>
      <w:r w:rsidR="00CD212D">
        <w:t>d from</w:t>
      </w:r>
      <w:r w:rsidR="00CD212D" w:rsidRPr="00CD212D">
        <w:t xml:space="preserve"> </w:t>
      </w:r>
      <w:r w:rsidR="00CD212D">
        <w:t>the date if this Agreement for the Term and renewable on an annual basis unless agreed otherwise by the Authority in writing.</w:t>
      </w:r>
    </w:p>
    <w:sectPr w:rsidR="001172F5" w:rsidRPr="000E7683"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9DC" w:rsidRPr="004D3114" w:rsidRDefault="00A439DC" w:rsidP="004D3114">
      <w:r w:rsidRPr="004D3114">
        <w:separator/>
      </w:r>
    </w:p>
  </w:endnote>
  <w:endnote w:type="continuationSeparator" w:id="0">
    <w:p w:rsidR="00A439DC" w:rsidRPr="004D3114" w:rsidRDefault="00A439DC"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9DC" w:rsidRPr="004D3114" w:rsidRDefault="00F37CAB" w:rsidP="00CF1A66">
    <w:pPr>
      <w:pStyle w:val="Footer"/>
      <w:tabs>
        <w:tab w:val="clear" w:pos="4320"/>
        <w:tab w:val="clear" w:pos="8640"/>
        <w:tab w:val="center" w:pos="4253"/>
        <w:tab w:val="right" w:pos="8505"/>
      </w:tabs>
    </w:pPr>
    <w:r>
      <w:t>SCHEDULE 8 –</w:t>
    </w:r>
    <w:r w:rsidR="00F93845">
      <w:t xml:space="preserve"> </w:t>
    </w:r>
    <w:r>
      <w:t>INSURANCE</w:t>
    </w:r>
    <w:r w:rsidR="00F93845">
      <w:t xml:space="preserve"> REQUIREMENTS</w:t>
    </w:r>
    <w:r>
      <w:tab/>
    </w:r>
    <w:r w:rsidR="00A439DC" w:rsidRPr="004D3114">
      <w:tab/>
    </w:r>
    <w:r w:rsidR="00A439DC">
      <w:fldChar w:fldCharType="begin"/>
    </w:r>
    <w:r w:rsidR="00A439DC">
      <w:instrText xml:space="preserve">  PAGE \* MERGEFORMAT </w:instrText>
    </w:r>
    <w:r w:rsidR="00A439DC">
      <w:fldChar w:fldCharType="separate"/>
    </w:r>
    <w:r w:rsidR="00EB34E3">
      <w:rPr>
        <w:noProof/>
      </w:rPr>
      <w:t>1</w:t>
    </w:r>
    <w:r w:rsidR="00A439D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9DC" w:rsidRDefault="00A439DC">
    <w:pPr>
      <w:pStyle w:val="Footer"/>
    </w:pPr>
    <w:bookmarkStart w:id="7" w:name="FooterDiffFirstPage"/>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9DC" w:rsidRPr="004D3114" w:rsidRDefault="00A439DC" w:rsidP="004D3114">
      <w:r w:rsidRPr="004D3114">
        <w:separator/>
      </w:r>
    </w:p>
  </w:footnote>
  <w:footnote w:type="continuationSeparator" w:id="0">
    <w:p w:rsidR="00A439DC" w:rsidRPr="004D3114" w:rsidRDefault="00A439DC"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B68" w:rsidRDefault="00101B68" w:rsidP="00101B6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9DC" w:rsidRDefault="00A439DC">
    <w:pPr>
      <w:pStyle w:val="Header"/>
    </w:pPr>
    <w:bookmarkStart w:id="6" w:name="HeaderDiffFirstPage"/>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5FD124E7"/>
    <w:multiLevelType w:val="hybridMultilevel"/>
    <w:tmpl w:val="B59C94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0E7683"/>
    <w:rsid w:val="00006847"/>
    <w:rsid w:val="00035E23"/>
    <w:rsid w:val="000422F7"/>
    <w:rsid w:val="00075377"/>
    <w:rsid w:val="00097C6A"/>
    <w:rsid w:val="000D3D3E"/>
    <w:rsid w:val="000D465D"/>
    <w:rsid w:val="000E7683"/>
    <w:rsid w:val="00101B68"/>
    <w:rsid w:val="001172F5"/>
    <w:rsid w:val="0012272A"/>
    <w:rsid w:val="00155246"/>
    <w:rsid w:val="00171A7D"/>
    <w:rsid w:val="001767E4"/>
    <w:rsid w:val="001F3E6E"/>
    <w:rsid w:val="002015EA"/>
    <w:rsid w:val="00203596"/>
    <w:rsid w:val="00207DB1"/>
    <w:rsid w:val="00226DFF"/>
    <w:rsid w:val="002729EA"/>
    <w:rsid w:val="00284771"/>
    <w:rsid w:val="00295C69"/>
    <w:rsid w:val="002A1012"/>
    <w:rsid w:val="002B3588"/>
    <w:rsid w:val="002B6116"/>
    <w:rsid w:val="002B6B1C"/>
    <w:rsid w:val="002D3B82"/>
    <w:rsid w:val="003068E5"/>
    <w:rsid w:val="00310DC2"/>
    <w:rsid w:val="00315D8A"/>
    <w:rsid w:val="00316ABF"/>
    <w:rsid w:val="0032269D"/>
    <w:rsid w:val="00382243"/>
    <w:rsid w:val="003A6DDA"/>
    <w:rsid w:val="003B1323"/>
    <w:rsid w:val="003D6E62"/>
    <w:rsid w:val="003E0E64"/>
    <w:rsid w:val="00440D5E"/>
    <w:rsid w:val="004576CE"/>
    <w:rsid w:val="004637B7"/>
    <w:rsid w:val="004A0939"/>
    <w:rsid w:val="004A2D46"/>
    <w:rsid w:val="004D3114"/>
    <w:rsid w:val="004D51BB"/>
    <w:rsid w:val="005331C2"/>
    <w:rsid w:val="0054649C"/>
    <w:rsid w:val="005625A5"/>
    <w:rsid w:val="00566434"/>
    <w:rsid w:val="00567ED4"/>
    <w:rsid w:val="005A56F2"/>
    <w:rsid w:val="005D39BF"/>
    <w:rsid w:val="005E1CED"/>
    <w:rsid w:val="00603C56"/>
    <w:rsid w:val="00611E9F"/>
    <w:rsid w:val="00615536"/>
    <w:rsid w:val="00620596"/>
    <w:rsid w:val="00662278"/>
    <w:rsid w:val="00663522"/>
    <w:rsid w:val="00676A81"/>
    <w:rsid w:val="00680DEB"/>
    <w:rsid w:val="00697F3E"/>
    <w:rsid w:val="006A266D"/>
    <w:rsid w:val="006A2BBC"/>
    <w:rsid w:val="006B702D"/>
    <w:rsid w:val="006F31FE"/>
    <w:rsid w:val="00752448"/>
    <w:rsid w:val="00785D4A"/>
    <w:rsid w:val="007C6A03"/>
    <w:rsid w:val="007D06AF"/>
    <w:rsid w:val="007F0895"/>
    <w:rsid w:val="008074C1"/>
    <w:rsid w:val="00816223"/>
    <w:rsid w:val="008313A9"/>
    <w:rsid w:val="00834675"/>
    <w:rsid w:val="0086642A"/>
    <w:rsid w:val="00881E0F"/>
    <w:rsid w:val="00884507"/>
    <w:rsid w:val="008944D2"/>
    <w:rsid w:val="009031ED"/>
    <w:rsid w:val="00916FC1"/>
    <w:rsid w:val="009218E0"/>
    <w:rsid w:val="009243E7"/>
    <w:rsid w:val="00930CAC"/>
    <w:rsid w:val="009647E1"/>
    <w:rsid w:val="009B6341"/>
    <w:rsid w:val="00A439DC"/>
    <w:rsid w:val="00A53FC7"/>
    <w:rsid w:val="00A71E59"/>
    <w:rsid w:val="00AD3F82"/>
    <w:rsid w:val="00AF7D8B"/>
    <w:rsid w:val="00B42373"/>
    <w:rsid w:val="00B6636D"/>
    <w:rsid w:val="00B67430"/>
    <w:rsid w:val="00BB05EE"/>
    <w:rsid w:val="00BB2562"/>
    <w:rsid w:val="00BC3745"/>
    <w:rsid w:val="00BC5F75"/>
    <w:rsid w:val="00BC6347"/>
    <w:rsid w:val="00C104A6"/>
    <w:rsid w:val="00C25122"/>
    <w:rsid w:val="00C43164"/>
    <w:rsid w:val="00C642C2"/>
    <w:rsid w:val="00CC0144"/>
    <w:rsid w:val="00CC3EF4"/>
    <w:rsid w:val="00CD212D"/>
    <w:rsid w:val="00CF1A66"/>
    <w:rsid w:val="00CF63A4"/>
    <w:rsid w:val="00D254F8"/>
    <w:rsid w:val="00D32D61"/>
    <w:rsid w:val="00D71979"/>
    <w:rsid w:val="00D772F9"/>
    <w:rsid w:val="00E028F4"/>
    <w:rsid w:val="00E06D93"/>
    <w:rsid w:val="00E336E0"/>
    <w:rsid w:val="00E446B9"/>
    <w:rsid w:val="00E45120"/>
    <w:rsid w:val="00E516F9"/>
    <w:rsid w:val="00E57069"/>
    <w:rsid w:val="00E93D49"/>
    <w:rsid w:val="00EB34E3"/>
    <w:rsid w:val="00EC3E0A"/>
    <w:rsid w:val="00EC4920"/>
    <w:rsid w:val="00F37CAB"/>
    <w:rsid w:val="00F53C26"/>
    <w:rsid w:val="00F71845"/>
    <w:rsid w:val="00F93845"/>
    <w:rsid w:val="00FA0EED"/>
    <w:rsid w:val="00FE2909"/>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o:shapelayout v:ext="edit">
      <o:idmap v:ext="edit" data="1"/>
    </o:shapelayout>
  </w:shapeDefaults>
  <w:decimalSymbol w:val="."/>
  <w:listSeparator w:val=","/>
  <w14:docId w14:val="3932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7683"/>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0E7683"/>
    <w:pPr>
      <w:spacing w:after="240"/>
    </w:pPr>
  </w:style>
  <w:style w:type="paragraph" w:customStyle="1" w:styleId="Body1">
    <w:name w:val="Body 1"/>
    <w:basedOn w:val="Body"/>
    <w:uiPriority w:val="99"/>
    <w:rsid w:val="000E7683"/>
    <w:pPr>
      <w:ind w:left="851"/>
    </w:pPr>
  </w:style>
  <w:style w:type="paragraph" w:customStyle="1" w:styleId="Level1">
    <w:name w:val="Level 1"/>
    <w:basedOn w:val="Body1"/>
    <w:uiPriority w:val="99"/>
    <w:rsid w:val="000E7683"/>
    <w:pPr>
      <w:numPr>
        <w:numId w:val="6"/>
      </w:numPr>
      <w:outlineLvl w:val="0"/>
    </w:pPr>
  </w:style>
  <w:style w:type="character" w:customStyle="1" w:styleId="Level1asHeadingtext">
    <w:name w:val="Level 1 as Heading (text)"/>
    <w:basedOn w:val="DefaultParagraphFont"/>
    <w:uiPriority w:val="99"/>
    <w:rsid w:val="000E7683"/>
    <w:rPr>
      <w:b/>
      <w:bCs/>
      <w:caps/>
    </w:rPr>
  </w:style>
  <w:style w:type="paragraph" w:customStyle="1" w:styleId="Body2">
    <w:name w:val="Body 2"/>
    <w:basedOn w:val="Body"/>
    <w:uiPriority w:val="99"/>
    <w:rsid w:val="000E7683"/>
    <w:pPr>
      <w:ind w:left="851"/>
    </w:pPr>
  </w:style>
  <w:style w:type="paragraph" w:customStyle="1" w:styleId="Level2">
    <w:name w:val="Level 2"/>
    <w:basedOn w:val="Body2"/>
    <w:uiPriority w:val="99"/>
    <w:rsid w:val="000E7683"/>
    <w:pPr>
      <w:numPr>
        <w:ilvl w:val="1"/>
        <w:numId w:val="6"/>
      </w:numPr>
      <w:outlineLvl w:val="1"/>
    </w:pPr>
  </w:style>
  <w:style w:type="character" w:customStyle="1" w:styleId="Level2asHeadingtext">
    <w:name w:val="Level 2 as Heading (text)"/>
    <w:basedOn w:val="DefaultParagraphFont"/>
    <w:uiPriority w:val="99"/>
    <w:rsid w:val="000E7683"/>
    <w:rPr>
      <w:b/>
      <w:bCs/>
    </w:rPr>
  </w:style>
  <w:style w:type="paragraph" w:customStyle="1" w:styleId="Body3">
    <w:name w:val="Body 3"/>
    <w:basedOn w:val="Body"/>
    <w:uiPriority w:val="99"/>
    <w:rsid w:val="000E7683"/>
    <w:pPr>
      <w:ind w:left="1702"/>
    </w:pPr>
  </w:style>
  <w:style w:type="paragraph" w:customStyle="1" w:styleId="Level3">
    <w:name w:val="Level 3"/>
    <w:basedOn w:val="Body3"/>
    <w:uiPriority w:val="99"/>
    <w:rsid w:val="000E7683"/>
    <w:pPr>
      <w:numPr>
        <w:ilvl w:val="2"/>
        <w:numId w:val="6"/>
      </w:numPr>
      <w:outlineLvl w:val="2"/>
    </w:pPr>
  </w:style>
  <w:style w:type="character" w:customStyle="1" w:styleId="Level3asHeadingtext">
    <w:name w:val="Level 3 as Heading (text)"/>
    <w:basedOn w:val="DefaultParagraphFont"/>
    <w:uiPriority w:val="99"/>
    <w:rsid w:val="000E7683"/>
    <w:rPr>
      <w:b/>
      <w:bCs/>
    </w:rPr>
  </w:style>
  <w:style w:type="paragraph" w:customStyle="1" w:styleId="Body4">
    <w:name w:val="Body 4"/>
    <w:basedOn w:val="Body"/>
    <w:uiPriority w:val="99"/>
    <w:rsid w:val="000E7683"/>
    <w:pPr>
      <w:ind w:left="2553"/>
    </w:pPr>
  </w:style>
  <w:style w:type="paragraph" w:customStyle="1" w:styleId="Level4">
    <w:name w:val="Level 4"/>
    <w:basedOn w:val="Body4"/>
    <w:uiPriority w:val="99"/>
    <w:rsid w:val="000E7683"/>
    <w:pPr>
      <w:numPr>
        <w:ilvl w:val="3"/>
        <w:numId w:val="6"/>
      </w:numPr>
      <w:outlineLvl w:val="3"/>
    </w:pPr>
  </w:style>
  <w:style w:type="paragraph" w:customStyle="1" w:styleId="Body5">
    <w:name w:val="Body 5"/>
    <w:basedOn w:val="Body"/>
    <w:uiPriority w:val="99"/>
    <w:rsid w:val="000E7683"/>
    <w:pPr>
      <w:ind w:left="3404"/>
    </w:pPr>
  </w:style>
  <w:style w:type="paragraph" w:customStyle="1" w:styleId="Level5">
    <w:name w:val="Level 5"/>
    <w:basedOn w:val="Body5"/>
    <w:uiPriority w:val="99"/>
    <w:rsid w:val="000E7683"/>
    <w:pPr>
      <w:numPr>
        <w:ilvl w:val="4"/>
        <w:numId w:val="6"/>
      </w:numPr>
      <w:outlineLvl w:val="4"/>
    </w:pPr>
  </w:style>
  <w:style w:type="paragraph" w:customStyle="1" w:styleId="Body6">
    <w:name w:val="Body 6"/>
    <w:basedOn w:val="Body"/>
    <w:uiPriority w:val="99"/>
    <w:rsid w:val="000E7683"/>
    <w:pPr>
      <w:ind w:left="4255"/>
    </w:pPr>
  </w:style>
  <w:style w:type="paragraph" w:customStyle="1" w:styleId="Level6">
    <w:name w:val="Level 6"/>
    <w:basedOn w:val="Body6"/>
    <w:uiPriority w:val="99"/>
    <w:rsid w:val="000E7683"/>
    <w:pPr>
      <w:numPr>
        <w:ilvl w:val="5"/>
        <w:numId w:val="6"/>
      </w:numPr>
      <w:outlineLvl w:val="5"/>
    </w:pPr>
  </w:style>
  <w:style w:type="paragraph" w:customStyle="1" w:styleId="Bullet1">
    <w:name w:val="Bullet 1"/>
    <w:basedOn w:val="Body"/>
    <w:uiPriority w:val="99"/>
    <w:rsid w:val="000E7683"/>
    <w:pPr>
      <w:numPr>
        <w:numId w:val="10"/>
      </w:numPr>
      <w:outlineLvl w:val="0"/>
    </w:pPr>
  </w:style>
  <w:style w:type="paragraph" w:customStyle="1" w:styleId="Bullet2">
    <w:name w:val="Bullet 2"/>
    <w:basedOn w:val="Body"/>
    <w:uiPriority w:val="99"/>
    <w:rsid w:val="000E7683"/>
    <w:pPr>
      <w:numPr>
        <w:ilvl w:val="1"/>
        <w:numId w:val="10"/>
      </w:numPr>
      <w:outlineLvl w:val="1"/>
    </w:pPr>
  </w:style>
  <w:style w:type="paragraph" w:customStyle="1" w:styleId="Bullet3">
    <w:name w:val="Bullet 3"/>
    <w:basedOn w:val="Body"/>
    <w:uiPriority w:val="99"/>
    <w:rsid w:val="000E7683"/>
    <w:pPr>
      <w:numPr>
        <w:ilvl w:val="2"/>
        <w:numId w:val="10"/>
      </w:numPr>
      <w:outlineLvl w:val="2"/>
    </w:pPr>
  </w:style>
  <w:style w:type="paragraph" w:customStyle="1" w:styleId="Bullet4">
    <w:name w:val="Bullet 4"/>
    <w:basedOn w:val="Body"/>
    <w:uiPriority w:val="99"/>
    <w:rsid w:val="000E7683"/>
    <w:pPr>
      <w:numPr>
        <w:ilvl w:val="3"/>
        <w:numId w:val="10"/>
      </w:numPr>
      <w:outlineLvl w:val="3"/>
    </w:pPr>
  </w:style>
  <w:style w:type="paragraph" w:customStyle="1" w:styleId="Appendix">
    <w:name w:val="Appendix #"/>
    <w:basedOn w:val="Body"/>
    <w:next w:val="SubHeading"/>
    <w:uiPriority w:val="99"/>
    <w:rsid w:val="000E7683"/>
    <w:pPr>
      <w:keepNext/>
      <w:keepLines/>
      <w:numPr>
        <w:ilvl w:val="1"/>
        <w:numId w:val="14"/>
      </w:numPr>
      <w:jc w:val="center"/>
    </w:pPr>
    <w:rPr>
      <w:b/>
      <w:bCs/>
    </w:rPr>
  </w:style>
  <w:style w:type="paragraph" w:customStyle="1" w:styleId="MainHeading">
    <w:name w:val="Main Heading"/>
    <w:basedOn w:val="Body"/>
    <w:uiPriority w:val="99"/>
    <w:rsid w:val="000E7683"/>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0E7683"/>
    <w:pPr>
      <w:keepNext/>
      <w:keepLines/>
      <w:numPr>
        <w:ilvl w:val="2"/>
        <w:numId w:val="14"/>
      </w:numPr>
      <w:jc w:val="center"/>
    </w:pPr>
  </w:style>
  <w:style w:type="paragraph" w:customStyle="1" w:styleId="Schedule">
    <w:name w:val="Schedule #"/>
    <w:basedOn w:val="Body"/>
    <w:next w:val="SubHeading"/>
    <w:uiPriority w:val="99"/>
    <w:rsid w:val="000E7683"/>
    <w:pPr>
      <w:keepNext/>
      <w:keepLines/>
      <w:numPr>
        <w:numId w:val="14"/>
      </w:numPr>
      <w:jc w:val="center"/>
    </w:pPr>
    <w:rPr>
      <w:b/>
      <w:bCs/>
    </w:rPr>
  </w:style>
  <w:style w:type="paragraph" w:customStyle="1" w:styleId="SubHeading">
    <w:name w:val="Sub Heading"/>
    <w:basedOn w:val="Body"/>
    <w:next w:val="Body"/>
    <w:uiPriority w:val="99"/>
    <w:rsid w:val="000E7683"/>
    <w:pPr>
      <w:keepNext/>
      <w:keepLines/>
      <w:numPr>
        <w:numId w:val="15"/>
      </w:numPr>
      <w:jc w:val="center"/>
    </w:pPr>
    <w:rPr>
      <w:b/>
      <w:bCs/>
      <w:caps/>
    </w:rPr>
  </w:style>
  <w:style w:type="paragraph" w:styleId="BalloonText">
    <w:name w:val="Balloon Text"/>
    <w:basedOn w:val="Normal"/>
    <w:link w:val="BalloonTextChar"/>
    <w:rsid w:val="00E57069"/>
    <w:rPr>
      <w:rFonts w:ascii="Tahoma" w:hAnsi="Tahoma" w:cs="Tahoma"/>
      <w:sz w:val="16"/>
      <w:szCs w:val="16"/>
    </w:rPr>
  </w:style>
  <w:style w:type="character" w:customStyle="1" w:styleId="BalloonTextChar">
    <w:name w:val="Balloon Text Char"/>
    <w:basedOn w:val="DefaultParagraphFont"/>
    <w:link w:val="BalloonText"/>
    <w:rsid w:val="00E57069"/>
    <w:rPr>
      <w:rFonts w:ascii="Tahoma" w:eastAsia="Arial" w:hAnsi="Tahoma" w:cs="Tahoma"/>
      <w:sz w:val="16"/>
      <w:szCs w:val="16"/>
    </w:rPr>
  </w:style>
  <w:style w:type="character" w:styleId="CommentReference">
    <w:name w:val="annotation reference"/>
    <w:basedOn w:val="DefaultParagraphFont"/>
    <w:rsid w:val="003E0E64"/>
    <w:rPr>
      <w:sz w:val="16"/>
      <w:szCs w:val="16"/>
    </w:rPr>
  </w:style>
  <w:style w:type="paragraph" w:styleId="CommentSubject">
    <w:name w:val="annotation subject"/>
    <w:basedOn w:val="CommentText"/>
    <w:next w:val="CommentText"/>
    <w:link w:val="CommentSubjectChar"/>
    <w:rsid w:val="003E0E64"/>
    <w:rPr>
      <w:b/>
      <w:bCs/>
    </w:rPr>
  </w:style>
  <w:style w:type="character" w:customStyle="1" w:styleId="CommentSubjectChar">
    <w:name w:val="Comment Subject Char"/>
    <w:basedOn w:val="CommentTextChar"/>
    <w:link w:val="CommentSubject"/>
    <w:rsid w:val="003E0E64"/>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403468">
      <w:bodyDiv w:val="1"/>
      <w:marLeft w:val="0"/>
      <w:marRight w:val="0"/>
      <w:marTop w:val="0"/>
      <w:marBottom w:val="0"/>
      <w:divBdr>
        <w:top w:val="none" w:sz="0" w:space="0" w:color="auto"/>
        <w:left w:val="none" w:sz="0" w:space="0" w:color="auto"/>
        <w:bottom w:val="none" w:sz="0" w:space="0" w:color="auto"/>
        <w:right w:val="none" w:sz="0" w:space="0" w:color="auto"/>
      </w:divBdr>
    </w:div>
    <w:div w:id="45549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F9480-1662-422D-A135-7AD221C9C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6</Pages>
  <Words>1619</Words>
  <Characters>9233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2019-10-23T06:45:00Z</dcterms:created>
  <dcterms:modified xsi:type="dcterms:W3CDTF">2019-10-24T07:51:00Z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107781186.2\cr22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